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7A398" w14:textId="77777777" w:rsidR="00F87C11" w:rsidRDefault="00F87C11" w:rsidP="00F87C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MARTHERBY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62BC53F" w14:textId="60225BA3" w:rsidR="00F87C11" w:rsidRDefault="00F87C11" w:rsidP="00F87C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Stillington.</w:t>
      </w:r>
    </w:p>
    <w:p w14:paraId="083B0996" w14:textId="77777777" w:rsidR="00F87C11" w:rsidRDefault="00F87C11" w:rsidP="00F87C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EB712B" w14:textId="77777777" w:rsidR="00F87C11" w:rsidRDefault="00F87C11" w:rsidP="00F87C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6168DE" w14:textId="77777777" w:rsidR="00F87C11" w:rsidRDefault="00F87C11" w:rsidP="00F87C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conventual church of the Franciscans in </w:t>
      </w:r>
      <w:proofErr w:type="gramStart"/>
      <w:r>
        <w:rPr>
          <w:rFonts w:ascii="Times New Roman" w:hAnsi="Times New Roman" w:cs="Times New Roman"/>
          <w:sz w:val="24"/>
          <w:szCs w:val="24"/>
        </w:rPr>
        <w:t>York</w:t>
      </w:r>
      <w:proofErr w:type="gramEnd"/>
    </w:p>
    <w:p w14:paraId="1E00FC38" w14:textId="77777777" w:rsidR="00F87C11" w:rsidRDefault="00F87C11" w:rsidP="00F87C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26D8B5A7" w14:textId="77777777" w:rsidR="00F87C11" w:rsidRDefault="00F87C11" w:rsidP="00F87C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.94)</w:t>
      </w:r>
    </w:p>
    <w:p w14:paraId="62BDA22E" w14:textId="77777777" w:rsidR="00F87C11" w:rsidRDefault="00F87C11" w:rsidP="00F87C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03A8BD" w14:textId="77777777" w:rsidR="00F87C11" w:rsidRDefault="00F87C11" w:rsidP="00F87C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6D0EF6" w14:textId="77777777" w:rsidR="00F87C11" w:rsidRPr="00C17D89" w:rsidRDefault="00F87C11" w:rsidP="00F87C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March 2021 </w:t>
      </w:r>
    </w:p>
    <w:p w14:paraId="61490EDE" w14:textId="3DE3C4F7" w:rsidR="00BA00AB" w:rsidRPr="00F87C1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87C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DE7400" w14:textId="77777777" w:rsidR="00F87C11" w:rsidRDefault="00F87C11" w:rsidP="009139A6">
      <w:r>
        <w:separator/>
      </w:r>
    </w:p>
  </w:endnote>
  <w:endnote w:type="continuationSeparator" w:id="0">
    <w:p w14:paraId="0F760230" w14:textId="77777777" w:rsidR="00F87C11" w:rsidRDefault="00F87C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AB6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59C3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935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CC3935" w14:textId="77777777" w:rsidR="00F87C11" w:rsidRDefault="00F87C11" w:rsidP="009139A6">
      <w:r>
        <w:separator/>
      </w:r>
    </w:p>
  </w:footnote>
  <w:footnote w:type="continuationSeparator" w:id="0">
    <w:p w14:paraId="10811B22" w14:textId="77777777" w:rsidR="00F87C11" w:rsidRDefault="00F87C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544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68E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DCF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C11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  <w:rsid w:val="00F8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37E03"/>
  <w15:chartTrackingRefBased/>
  <w15:docId w15:val="{44D0268A-90B6-47B5-B5CD-0F46AD565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2021-03-01T14:07:00Z</dcterms:created>
  <dcterms:modified xsi:type="dcterms:W3CDTF">2021-03-01T14:08:00Z</dcterms:modified>
</cp:coreProperties>
</file>